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8ABB7" w14:textId="77777777" w:rsidR="005D5C3C" w:rsidRDefault="005D5C3C" w:rsidP="005D5C3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OKER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4FA043FA" w14:textId="77777777" w:rsidR="005D5C3C" w:rsidRDefault="005D5C3C" w:rsidP="005D5C3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525CA603" w14:textId="77777777" w:rsidR="005D5C3C" w:rsidRDefault="005D5C3C" w:rsidP="005D5C3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75992E9" w14:textId="77777777" w:rsidR="005D5C3C" w:rsidRDefault="005D5C3C" w:rsidP="005D5C3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265DBF8" w14:textId="77777777" w:rsidR="005D5C3C" w:rsidRDefault="005D5C3C" w:rsidP="005D5C3C">
      <w:pPr>
        <w:pStyle w:val="NoSpacing"/>
        <w:ind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</w:r>
      <w:r w:rsidRPr="00065994">
        <w:rPr>
          <w:rFonts w:cs="Times New Roman"/>
          <w:color w:val="282B30"/>
          <w:szCs w:val="24"/>
          <w:shd w:val="clear" w:color="auto" w:fill="FFFFFF"/>
        </w:rPr>
        <w:t xml:space="preserve">He served in France under the command of </w:t>
      </w:r>
      <w:r>
        <w:rPr>
          <w:rFonts w:cs="Times New Roman"/>
          <w:color w:val="282B30"/>
          <w:szCs w:val="24"/>
          <w:shd w:val="clear" w:color="auto" w:fill="FFFFFF"/>
        </w:rPr>
        <w:t>Richard Beauchamp, Lord</w:t>
      </w:r>
    </w:p>
    <w:p w14:paraId="28B4A571" w14:textId="77777777" w:rsidR="005D5C3C" w:rsidRPr="00065994" w:rsidRDefault="005D5C3C" w:rsidP="005D5C3C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proofErr w:type="spellStart"/>
      <w:r>
        <w:rPr>
          <w:rFonts w:cs="Times New Roman"/>
          <w:color w:val="282B30"/>
          <w:szCs w:val="24"/>
          <w:shd w:val="clear" w:color="auto" w:fill="FFFFFF"/>
        </w:rPr>
        <w:t>Bergavenny</w:t>
      </w:r>
      <w:proofErr w:type="spellEnd"/>
      <w:r w:rsidRPr="00065994"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353BAC8E" w14:textId="77777777" w:rsidR="005D5C3C" w:rsidRPr="00065994" w:rsidRDefault="005D5C3C" w:rsidP="005D5C3C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5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4D578885" w14:textId="77777777" w:rsidR="005D5C3C" w:rsidRDefault="005D5C3C" w:rsidP="005D5C3C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321D345A" w14:textId="77777777" w:rsidR="005D5C3C" w:rsidRDefault="005D5C3C" w:rsidP="005D5C3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56E38F6" w14:textId="77777777" w:rsidR="005D5C3C" w:rsidRDefault="005D5C3C" w:rsidP="005D5C3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08C0E29" w14:textId="77777777" w:rsidR="005D5C3C" w:rsidRDefault="005D5C3C" w:rsidP="005D5C3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21 July 2023</w:t>
      </w:r>
    </w:p>
    <w:p w14:paraId="673E715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48FA0" w14:textId="77777777" w:rsidR="005D5C3C" w:rsidRDefault="005D5C3C" w:rsidP="009139A6">
      <w:r>
        <w:separator/>
      </w:r>
    </w:p>
  </w:endnote>
  <w:endnote w:type="continuationSeparator" w:id="0">
    <w:p w14:paraId="75E06947" w14:textId="77777777" w:rsidR="005D5C3C" w:rsidRDefault="005D5C3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67AC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569B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C045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03C3A" w14:textId="77777777" w:rsidR="005D5C3C" w:rsidRDefault="005D5C3C" w:rsidP="009139A6">
      <w:r>
        <w:separator/>
      </w:r>
    </w:p>
  </w:footnote>
  <w:footnote w:type="continuationSeparator" w:id="0">
    <w:p w14:paraId="7F91143C" w14:textId="77777777" w:rsidR="005D5C3C" w:rsidRDefault="005D5C3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C5F7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8C0A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EBE8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C3C"/>
    <w:rsid w:val="000666E0"/>
    <w:rsid w:val="002510B7"/>
    <w:rsid w:val="005C130B"/>
    <w:rsid w:val="005D5C3C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CCF7F0"/>
  <w15:chartTrackingRefBased/>
  <w15:docId w15:val="{68237534-B51F-4FC2-91FD-D66EE1A4F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2023-08-14T20:14:00Z</dcterms:created>
  <dcterms:modified xsi:type="dcterms:W3CDTF">2023-08-14T20:14:00Z</dcterms:modified>
</cp:coreProperties>
</file>